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B40" w:rsidRPr="002C5B40" w:rsidRDefault="002C5B40" w:rsidP="002C5B4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Lawrence LATYMERE</w:t>
      </w: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(fl.1456)</w:t>
      </w:r>
    </w:p>
    <w:p w:rsidR="002C5B40" w:rsidRPr="002C5B40" w:rsidRDefault="002C5B40" w:rsidP="002C5B4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C5B40" w:rsidRPr="002C5B40" w:rsidRDefault="002C5B40" w:rsidP="002C5B4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C5B40" w:rsidRPr="002C5B40" w:rsidRDefault="002C5B40" w:rsidP="002C5B4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1 Jul.</w:t>
      </w: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1456</w:t>
      </w: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his action against Richard Forster(q.v.) and his wife, </w:t>
      </w:r>
    </w:p>
    <w:p w:rsidR="002C5B40" w:rsidRPr="002C5B40" w:rsidRDefault="002C5B40" w:rsidP="002C5B4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Alice(q.v.), deforciants of a messuage and 14 acres of land in Towcester</w:t>
      </w:r>
    </w:p>
    <w:p w:rsidR="002C5B40" w:rsidRPr="002C5B40" w:rsidRDefault="002C5B40" w:rsidP="002C5B4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and Woodburcott, Northamptonshire.</w:t>
      </w:r>
    </w:p>
    <w:p w:rsidR="002C5B40" w:rsidRDefault="002C5B40" w:rsidP="002C5B40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006B8">
        <w:rPr>
          <w:rFonts w:ascii="Times New Roman" w:hAnsi="Times New Roman" w:cs="Times New Roman"/>
        </w:rPr>
        <w:t>(</w:t>
      </w:r>
      <w:hyperlink r:id="rId6" w:history="1">
        <w:r w:rsidRPr="002444B2">
          <w:rPr>
            <w:rStyle w:val="Hyperlink"/>
            <w:rFonts w:ascii="Times New Roman" w:hAnsi="Times New Roman" w:cs="Times New Roman"/>
          </w:rPr>
          <w:t>http://www.medievalgenealogy.org.uk/fines/abstracts/CP_25_1_179_95.shtml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2C5B40" w:rsidRDefault="002C5B40" w:rsidP="002C5B40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C5B40" w:rsidRDefault="002C5B40" w:rsidP="002C5B40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C5B40" w:rsidRDefault="002C5B40" w:rsidP="002C5B40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C5B40" w:rsidRPr="002C5B40" w:rsidRDefault="002C5B40" w:rsidP="002C5B4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C5B4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 September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B40" w:rsidRDefault="002C5B40" w:rsidP="00564E3C">
      <w:pPr>
        <w:spacing w:after="0" w:line="240" w:lineRule="auto"/>
      </w:pPr>
      <w:r>
        <w:separator/>
      </w:r>
    </w:p>
  </w:endnote>
  <w:endnote w:type="continuationSeparator" w:id="0">
    <w:p w:rsidR="002C5B40" w:rsidRDefault="002C5B4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C5B40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B40" w:rsidRDefault="002C5B40" w:rsidP="00564E3C">
      <w:pPr>
        <w:spacing w:after="0" w:line="240" w:lineRule="auto"/>
      </w:pPr>
      <w:r>
        <w:separator/>
      </w:r>
    </w:p>
  </w:footnote>
  <w:footnote w:type="continuationSeparator" w:id="0">
    <w:p w:rsidR="002C5B40" w:rsidRDefault="002C5B4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40"/>
    <w:rsid w:val="002C5B4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FCBF46-7932-4B68-8DD0-9E4EEEE9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C5B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2015-11-28T22:06:00Z</dcterms:created>
  <dcterms:modified xsi:type="dcterms:W3CDTF">2015-11-28T22:07:00Z</dcterms:modified>
</cp:coreProperties>
</file>